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1DC730" w14:textId="77777777" w:rsidR="009E4ACF" w:rsidRDefault="009E4ACF" w:rsidP="009E4AC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SCHOTER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fl.1463-76)</w:t>
      </w:r>
    </w:p>
    <w:p w14:paraId="396F51C8" w14:textId="77777777" w:rsidR="009E4ACF" w:rsidRDefault="009E4ACF" w:rsidP="009E4AC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Priest.</w:t>
      </w:r>
    </w:p>
    <w:p w14:paraId="7EA13B39" w14:textId="77777777" w:rsidR="009E4ACF" w:rsidRDefault="009E4ACF" w:rsidP="009E4ACF">
      <w:pPr>
        <w:pStyle w:val="NoSpacing"/>
        <w:rPr>
          <w:rFonts w:cs="Times New Roman"/>
          <w:szCs w:val="24"/>
        </w:rPr>
      </w:pPr>
    </w:p>
    <w:p w14:paraId="0A69E42F" w14:textId="77777777" w:rsidR="009E4ACF" w:rsidRDefault="009E4ACF" w:rsidP="009E4ACF">
      <w:pPr>
        <w:pStyle w:val="NoSpacing"/>
        <w:rPr>
          <w:rFonts w:cs="Times New Roman"/>
          <w:szCs w:val="24"/>
        </w:rPr>
      </w:pPr>
    </w:p>
    <w:p w14:paraId="1B6396E6" w14:textId="77777777" w:rsidR="009E4ACF" w:rsidRDefault="009E4ACF" w:rsidP="009E4AC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17 Jun.</w:t>
      </w:r>
      <w:r>
        <w:rPr>
          <w:rFonts w:cs="Times New Roman"/>
          <w:szCs w:val="24"/>
        </w:rPr>
        <w:tab/>
        <w:t>1463</w:t>
      </w:r>
      <w:r>
        <w:rPr>
          <w:rFonts w:cs="Times New Roman"/>
          <w:szCs w:val="24"/>
        </w:rPr>
        <w:tab/>
        <w:t xml:space="preserve">He became Rector of </w:t>
      </w:r>
      <w:proofErr w:type="spellStart"/>
      <w:r>
        <w:rPr>
          <w:rFonts w:cs="Times New Roman"/>
          <w:szCs w:val="24"/>
        </w:rPr>
        <w:t>Trowell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proofErr w:type="gramStart"/>
      <w:r>
        <w:rPr>
          <w:rFonts w:cs="Times New Roman"/>
          <w:szCs w:val="24"/>
        </w:rPr>
        <w:t>St.Helen</w:t>
      </w:r>
      <w:proofErr w:type="spellEnd"/>
      <w:proofErr w:type="gramEnd"/>
      <w:r>
        <w:rPr>
          <w:rFonts w:cs="Times New Roman"/>
          <w:szCs w:val="24"/>
        </w:rPr>
        <w:t>, Nottinghamshire.</w:t>
      </w:r>
    </w:p>
    <w:p w14:paraId="56A0B564" w14:textId="77777777" w:rsidR="009E4ACF" w:rsidRDefault="009E4ACF" w:rsidP="009E4AC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 w:rsidRPr="006D22C7">
          <w:rPr>
            <w:rStyle w:val="Hyperlink"/>
            <w:rFonts w:cs="Times New Roman"/>
            <w:szCs w:val="24"/>
          </w:rPr>
          <w:t>https://southwellchurches.nottingham.ac.uk/trowell/hincumb.php</w:t>
        </w:r>
      </w:hyperlink>
      <w:r>
        <w:rPr>
          <w:rFonts w:cs="Times New Roman"/>
          <w:szCs w:val="24"/>
        </w:rPr>
        <w:t>)</w:t>
      </w:r>
    </w:p>
    <w:p w14:paraId="6E5BB43D" w14:textId="77777777" w:rsidR="009E4ACF" w:rsidRDefault="009E4ACF" w:rsidP="009E4AC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14 Feb.1476</w:t>
      </w:r>
      <w:r>
        <w:rPr>
          <w:rFonts w:cs="Times New Roman"/>
          <w:szCs w:val="24"/>
        </w:rPr>
        <w:tab/>
        <w:t>He had resigned by this date.   (ibid.)</w:t>
      </w:r>
    </w:p>
    <w:p w14:paraId="4F1E6C1D" w14:textId="77777777" w:rsidR="009E4ACF" w:rsidRDefault="009E4ACF" w:rsidP="009E4ACF">
      <w:pPr>
        <w:pStyle w:val="NoSpacing"/>
        <w:rPr>
          <w:rFonts w:cs="Times New Roman"/>
          <w:szCs w:val="24"/>
        </w:rPr>
      </w:pPr>
    </w:p>
    <w:p w14:paraId="5D267A5C" w14:textId="77777777" w:rsidR="009E4ACF" w:rsidRDefault="009E4ACF" w:rsidP="009E4ACF">
      <w:pPr>
        <w:pStyle w:val="NoSpacing"/>
        <w:rPr>
          <w:rFonts w:cs="Times New Roman"/>
          <w:szCs w:val="24"/>
        </w:rPr>
      </w:pPr>
    </w:p>
    <w:p w14:paraId="283115DB" w14:textId="77777777" w:rsidR="009E4ACF" w:rsidRDefault="009E4ACF" w:rsidP="009E4AC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11 March 2023</w:t>
      </w:r>
    </w:p>
    <w:p w14:paraId="0FCE96E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51A49D" w14:textId="77777777" w:rsidR="009E4ACF" w:rsidRDefault="009E4ACF" w:rsidP="009139A6">
      <w:r>
        <w:separator/>
      </w:r>
    </w:p>
  </w:endnote>
  <w:endnote w:type="continuationSeparator" w:id="0">
    <w:p w14:paraId="57D63DF0" w14:textId="77777777" w:rsidR="009E4ACF" w:rsidRDefault="009E4AC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2D46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685E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EECF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80682D" w14:textId="77777777" w:rsidR="009E4ACF" w:rsidRDefault="009E4ACF" w:rsidP="009139A6">
      <w:r>
        <w:separator/>
      </w:r>
    </w:p>
  </w:footnote>
  <w:footnote w:type="continuationSeparator" w:id="0">
    <w:p w14:paraId="797C5B3C" w14:textId="77777777" w:rsidR="009E4ACF" w:rsidRDefault="009E4AC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11901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2E5F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423E7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4ACF"/>
    <w:rsid w:val="000666E0"/>
    <w:rsid w:val="002510B7"/>
    <w:rsid w:val="005C130B"/>
    <w:rsid w:val="00826F5C"/>
    <w:rsid w:val="009139A6"/>
    <w:rsid w:val="009448BB"/>
    <w:rsid w:val="00947624"/>
    <w:rsid w:val="009E4ACF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F6C851"/>
  <w15:chartTrackingRefBased/>
  <w15:docId w15:val="{9DD27968-22A6-4B94-B78E-345058B04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9E4AC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outhwellchurches.nottingham.ac.uk/trowell/hincumb.php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48</Words>
  <Characters>280</Characters>
  <Application>Microsoft Office Word</Application>
  <DocSecurity>0</DocSecurity>
  <Lines>2</Lines>
  <Paragraphs>1</Paragraphs>
  <ScaleCrop>false</ScaleCrop>
  <Company/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2023-03-11T20:56:00Z</dcterms:created>
  <dcterms:modified xsi:type="dcterms:W3CDTF">2023-03-11T20:57:00Z</dcterms:modified>
</cp:coreProperties>
</file>